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042" w:rsidRDefault="00140042" w:rsidP="000E1682">
      <w:pPr>
        <w:jc w:val="center"/>
        <w:rPr>
          <w:rFonts w:ascii="Cambria" w:hAnsi="Cambria" w:cs="Cambria"/>
        </w:rPr>
      </w:pPr>
      <w:bookmarkStart w:id="0" w:name="_GoBack"/>
      <w:r w:rsidRPr="009F7FAD">
        <w:rPr>
          <w:rFonts w:ascii="Cambria" w:hAnsi="Cambria" w:cs="Cambria"/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i1025" type="#_x0000_t75" style="width:137.25pt;height:161.25pt;visibility:visible">
            <v:imagedata r:id="rId6" o:title=""/>
          </v:shape>
        </w:pict>
      </w:r>
    </w:p>
    <w:p w:rsidR="00140042" w:rsidRPr="00233ECD" w:rsidRDefault="00140042" w:rsidP="0042611B">
      <w:pPr>
        <w:jc w:val="center"/>
        <w:rPr>
          <w:rFonts w:ascii="Cambria" w:hAnsi="Cambria" w:cs="Cambria"/>
        </w:rPr>
      </w:pPr>
      <w:r w:rsidRPr="00233ECD">
        <w:rPr>
          <w:rFonts w:ascii="Cambria" w:hAnsi="Cambria" w:cs="Cambria"/>
        </w:rPr>
        <w:t>Comune di</w:t>
      </w:r>
      <w:r>
        <w:rPr>
          <w:rFonts w:ascii="Cambria" w:hAnsi="Cambria" w:cs="Cambria"/>
        </w:rPr>
        <w:t xml:space="preserve"> Pinarolo Po</w:t>
      </w:r>
    </w:p>
    <w:bookmarkEnd w:id="0"/>
    <w:p w:rsidR="00140042" w:rsidRPr="007B7F56" w:rsidRDefault="00140042" w:rsidP="00D04852">
      <w:pPr>
        <w:jc w:val="center"/>
        <w:rPr>
          <w:rFonts w:ascii="Cambria" w:hAnsi="Cambria" w:cs="Cambria"/>
          <w:b/>
          <w:bCs/>
          <w:sz w:val="28"/>
          <w:szCs w:val="28"/>
        </w:rPr>
      </w:pPr>
      <w:r w:rsidRPr="007B7F56">
        <w:rPr>
          <w:rFonts w:ascii="Cambria" w:hAnsi="Cambria" w:cs="Cambria"/>
          <w:b/>
          <w:bCs/>
          <w:sz w:val="28"/>
          <w:szCs w:val="28"/>
        </w:rPr>
        <w:t>Registro dei Rischi</w:t>
      </w:r>
    </w:p>
    <w:tbl>
      <w:tblPr>
        <w:tblW w:w="1473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A0"/>
      </w:tblPr>
      <w:tblGrid>
        <w:gridCol w:w="2133"/>
        <w:gridCol w:w="3104"/>
        <w:gridCol w:w="1134"/>
        <w:gridCol w:w="992"/>
        <w:gridCol w:w="1418"/>
        <w:gridCol w:w="5103"/>
        <w:gridCol w:w="850"/>
      </w:tblGrid>
      <w:tr w:rsidR="00140042" w:rsidRPr="007B61B5">
        <w:trPr>
          <w:tblHeader/>
          <w:tblCellSpacing w:w="20" w:type="dxa"/>
        </w:trPr>
        <w:tc>
          <w:tcPr>
            <w:tcW w:w="2073" w:type="dxa"/>
            <w:shd w:val="clear" w:color="auto" w:fill="D9D9D9"/>
          </w:tcPr>
          <w:p w:rsidR="00140042" w:rsidRPr="007B61B5" w:rsidRDefault="00140042" w:rsidP="007B61B5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 w:rsidRPr="007B61B5">
              <w:rPr>
                <w:rFonts w:ascii="Cambria" w:hAnsi="Cambria" w:cs="Cambria"/>
                <w:b/>
                <w:bCs/>
              </w:rPr>
              <w:t xml:space="preserve">Procedimento </w:t>
            </w:r>
          </w:p>
        </w:tc>
        <w:tc>
          <w:tcPr>
            <w:tcW w:w="12541" w:type="dxa"/>
            <w:gridSpan w:val="6"/>
            <w:shd w:val="clear" w:color="auto" w:fill="D9D9D9"/>
          </w:tcPr>
          <w:p w:rsidR="00140042" w:rsidRPr="007B61B5" w:rsidRDefault="00140042" w:rsidP="007B61B5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 w:rsidRPr="007B61B5">
              <w:rPr>
                <w:rFonts w:ascii="Cambria" w:hAnsi="Cambria" w:cs="Cambria"/>
                <w:b/>
                <w:bCs/>
              </w:rPr>
              <w:t>Appalti lavori sopra e sotto soglia</w:t>
            </w:r>
          </w:p>
        </w:tc>
      </w:tr>
      <w:tr w:rsidR="00140042" w:rsidRPr="007B61B5">
        <w:trPr>
          <w:tblHeader/>
          <w:tblCellSpacing w:w="20" w:type="dxa"/>
        </w:trPr>
        <w:tc>
          <w:tcPr>
            <w:tcW w:w="2073" w:type="dxa"/>
            <w:vMerge w:val="restart"/>
            <w:vAlign w:val="center"/>
          </w:tcPr>
          <w:p w:rsidR="00140042" w:rsidRPr="007B61B5" w:rsidRDefault="00140042" w:rsidP="007B61B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7B61B5">
              <w:rPr>
                <w:rFonts w:ascii="Cambria" w:hAnsi="Cambria" w:cs="Cambria"/>
                <w:b/>
                <w:bCs/>
                <w:sz w:val="18"/>
                <w:szCs w:val="18"/>
              </w:rPr>
              <w:t>Fase/</w:t>
            </w:r>
          </w:p>
          <w:p w:rsidR="00140042" w:rsidRPr="007B61B5" w:rsidRDefault="00140042" w:rsidP="007B61B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7B61B5">
              <w:rPr>
                <w:rFonts w:ascii="Cambria" w:hAnsi="Cambria" w:cs="Cambria"/>
                <w:b/>
                <w:bCs/>
                <w:sz w:val="18"/>
                <w:szCs w:val="18"/>
              </w:rPr>
              <w:t>Sub-Procedimento</w:t>
            </w:r>
          </w:p>
        </w:tc>
        <w:tc>
          <w:tcPr>
            <w:tcW w:w="3064" w:type="dxa"/>
            <w:vMerge w:val="restart"/>
            <w:vAlign w:val="center"/>
          </w:tcPr>
          <w:p w:rsidR="00140042" w:rsidRPr="007B61B5" w:rsidRDefault="00140042" w:rsidP="007B61B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7B61B5">
              <w:rPr>
                <w:rFonts w:ascii="Cambria" w:hAnsi="Cambria" w:cs="Cambria"/>
                <w:b/>
                <w:bCs/>
                <w:sz w:val="18"/>
                <w:szCs w:val="18"/>
              </w:rPr>
              <w:t>Descrizione rischio</w:t>
            </w:r>
          </w:p>
        </w:tc>
        <w:tc>
          <w:tcPr>
            <w:tcW w:w="3504" w:type="dxa"/>
            <w:gridSpan w:val="3"/>
            <w:shd w:val="clear" w:color="auto" w:fill="DEEAF6"/>
            <w:vAlign w:val="center"/>
          </w:tcPr>
          <w:p w:rsidR="00140042" w:rsidRPr="007B61B5" w:rsidRDefault="00140042" w:rsidP="007B61B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7B61B5">
              <w:rPr>
                <w:rFonts w:ascii="Cambria" w:hAnsi="Cambria" w:cs="Cambria"/>
                <w:b/>
                <w:bCs/>
                <w:sz w:val="18"/>
                <w:szCs w:val="18"/>
              </w:rPr>
              <w:t>Valutazione del rischio</w:t>
            </w:r>
          </w:p>
        </w:tc>
        <w:tc>
          <w:tcPr>
            <w:tcW w:w="5893" w:type="dxa"/>
            <w:gridSpan w:val="2"/>
            <w:shd w:val="clear" w:color="auto" w:fill="FFFF00"/>
            <w:vAlign w:val="center"/>
          </w:tcPr>
          <w:p w:rsidR="00140042" w:rsidRPr="007B61B5" w:rsidRDefault="00140042" w:rsidP="007B61B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7B61B5">
              <w:rPr>
                <w:rFonts w:ascii="Cambria" w:hAnsi="Cambria" w:cs="Cambria"/>
                <w:b/>
                <w:bCs/>
                <w:sz w:val="18"/>
                <w:szCs w:val="18"/>
              </w:rPr>
              <w:t>Misure di prevenzione</w:t>
            </w:r>
          </w:p>
        </w:tc>
      </w:tr>
      <w:tr w:rsidR="00140042" w:rsidRPr="007B61B5">
        <w:trPr>
          <w:tblHeader/>
          <w:tblCellSpacing w:w="20" w:type="dxa"/>
        </w:trPr>
        <w:tc>
          <w:tcPr>
            <w:tcW w:w="2073" w:type="dxa"/>
            <w:vMerge/>
          </w:tcPr>
          <w:p w:rsidR="00140042" w:rsidRPr="007B61B5" w:rsidRDefault="00140042" w:rsidP="007B61B5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3064" w:type="dxa"/>
            <w:vMerge/>
          </w:tcPr>
          <w:p w:rsidR="00140042" w:rsidRPr="007B61B5" w:rsidRDefault="00140042" w:rsidP="007B61B5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140042" w:rsidRPr="007B61B5" w:rsidRDefault="00140042" w:rsidP="007B61B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7B61B5">
              <w:rPr>
                <w:rFonts w:ascii="Cambria" w:hAnsi="Cambria" w:cs="Cambria"/>
                <w:b/>
                <w:bCs/>
                <w:sz w:val="16"/>
                <w:szCs w:val="16"/>
              </w:rPr>
              <w:t>Probabilità</w:t>
            </w:r>
          </w:p>
        </w:tc>
        <w:tc>
          <w:tcPr>
            <w:tcW w:w="952" w:type="dxa"/>
            <w:vAlign w:val="center"/>
          </w:tcPr>
          <w:p w:rsidR="00140042" w:rsidRPr="007B61B5" w:rsidRDefault="00140042" w:rsidP="007B61B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7B61B5">
              <w:rPr>
                <w:rFonts w:ascii="Cambria" w:hAnsi="Cambria" w:cs="Cambria"/>
                <w:b/>
                <w:bCs/>
                <w:sz w:val="16"/>
                <w:szCs w:val="16"/>
              </w:rPr>
              <w:t>Impatto</w:t>
            </w:r>
          </w:p>
        </w:tc>
        <w:tc>
          <w:tcPr>
            <w:tcW w:w="1378" w:type="dxa"/>
            <w:shd w:val="clear" w:color="auto" w:fill="DEEAF6"/>
            <w:vAlign w:val="center"/>
          </w:tcPr>
          <w:p w:rsidR="00140042" w:rsidRPr="007B61B5" w:rsidRDefault="00140042" w:rsidP="007B61B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7B61B5">
              <w:rPr>
                <w:rFonts w:ascii="Cambria" w:hAnsi="Cambria" w:cs="Cambria"/>
                <w:b/>
                <w:bCs/>
                <w:sz w:val="16"/>
                <w:szCs w:val="16"/>
              </w:rPr>
              <w:t>Ponderazione totale</w:t>
            </w:r>
          </w:p>
        </w:tc>
        <w:tc>
          <w:tcPr>
            <w:tcW w:w="5063" w:type="dxa"/>
          </w:tcPr>
          <w:p w:rsidR="00140042" w:rsidRPr="007B61B5" w:rsidRDefault="00140042" w:rsidP="007B61B5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790" w:type="dxa"/>
          </w:tcPr>
          <w:p w:rsidR="00140042" w:rsidRPr="007B61B5" w:rsidRDefault="00140042" w:rsidP="007B61B5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</w:tr>
      <w:tr w:rsidR="00140042" w:rsidRPr="007B61B5">
        <w:trPr>
          <w:trHeight w:val="121"/>
          <w:tblCellSpacing w:w="20" w:type="dxa"/>
        </w:trPr>
        <w:tc>
          <w:tcPr>
            <w:tcW w:w="2073" w:type="dxa"/>
          </w:tcPr>
          <w:p w:rsidR="00140042" w:rsidRPr="007B61B5" w:rsidRDefault="00140042" w:rsidP="007B61B5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7B61B5">
              <w:pict>
                <v:shape id="_x0000_i1026" type="#_x0000_t75" style="width:91.5pt;height:50.25pt">
                  <v:imagedata r:id="rId7" o:title=""/>
                </v:shape>
              </w:pict>
            </w:r>
          </w:p>
        </w:tc>
        <w:tc>
          <w:tcPr>
            <w:tcW w:w="3064" w:type="dxa"/>
          </w:tcPr>
          <w:p w:rsidR="00140042" w:rsidRPr="007B61B5" w:rsidRDefault="00140042" w:rsidP="007B6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7B61B5">
              <w:rPr>
                <w:rFonts w:ascii="Cambria" w:hAnsi="Cambria" w:cs="Cambria"/>
                <w:w w:val="84"/>
                <w:sz w:val="20"/>
                <w:szCs w:val="20"/>
              </w:rPr>
              <w:t>Definizione dei requisiti di accesso alla gara e, in particolare, dei requisiti tecnico-economici dei concorrenti al fine di favorire un’impresa</w:t>
            </w:r>
          </w:p>
        </w:tc>
        <w:tc>
          <w:tcPr>
            <w:tcW w:w="1094" w:type="dxa"/>
            <w:vAlign w:val="center"/>
          </w:tcPr>
          <w:p w:rsidR="00140042" w:rsidRPr="007B61B5" w:rsidRDefault="00140042" w:rsidP="007B61B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52" w:type="dxa"/>
            <w:vAlign w:val="center"/>
          </w:tcPr>
          <w:p w:rsidR="00140042" w:rsidRPr="007B61B5" w:rsidRDefault="00140042" w:rsidP="007B61B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78" w:type="dxa"/>
            <w:shd w:val="clear" w:color="auto" w:fill="DEEAF6"/>
            <w:vAlign w:val="center"/>
          </w:tcPr>
          <w:p w:rsidR="00140042" w:rsidRPr="007B61B5" w:rsidRDefault="00140042" w:rsidP="007B61B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5063" w:type="dxa"/>
          </w:tcPr>
          <w:p w:rsidR="00140042" w:rsidRPr="007B61B5" w:rsidRDefault="00140042" w:rsidP="007B6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7B61B5">
              <w:rPr>
                <w:rFonts w:ascii="Cambria" w:hAnsi="Cambria" w:cs="Cambria"/>
                <w:sz w:val="18"/>
                <w:szCs w:val="18"/>
              </w:rPr>
              <w:t>La fase di predisposizione dei requisiti deve essere effettuata in équipe formata da soggetti con preparazione professionale differenziata.</w:t>
            </w:r>
          </w:p>
        </w:tc>
        <w:tc>
          <w:tcPr>
            <w:tcW w:w="790" w:type="dxa"/>
          </w:tcPr>
          <w:p w:rsidR="00140042" w:rsidRPr="007B61B5" w:rsidRDefault="00140042" w:rsidP="007B61B5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7B61B5">
              <w:rPr>
                <w:rFonts w:ascii="Cambria" w:hAnsi="Cambria" w:cs="Cambria"/>
                <w:b/>
                <w:bCs/>
                <w:sz w:val="18"/>
                <w:szCs w:val="18"/>
              </w:rPr>
              <w:t>Org</w:t>
            </w:r>
          </w:p>
        </w:tc>
      </w:tr>
      <w:tr w:rsidR="00140042" w:rsidRPr="007B61B5">
        <w:trPr>
          <w:tblCellSpacing w:w="20" w:type="dxa"/>
        </w:trPr>
        <w:tc>
          <w:tcPr>
            <w:tcW w:w="2073" w:type="dxa"/>
          </w:tcPr>
          <w:p w:rsidR="00140042" w:rsidRPr="007B61B5" w:rsidRDefault="00140042" w:rsidP="007B61B5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7B61B5">
              <w:pict>
                <v:shape id="_x0000_i1027" type="#_x0000_t75" style="width:91.5pt;height:48pt">
                  <v:imagedata r:id="rId8" o:title=""/>
                </v:shape>
              </w:pict>
            </w:r>
          </w:p>
        </w:tc>
        <w:tc>
          <w:tcPr>
            <w:tcW w:w="3064" w:type="dxa"/>
          </w:tcPr>
          <w:p w:rsidR="00140042" w:rsidRPr="007B61B5" w:rsidRDefault="00140042" w:rsidP="007B6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7B61B5">
              <w:rPr>
                <w:rFonts w:ascii="Cambria" w:hAnsi="Cambria" w:cs="Cambria"/>
                <w:w w:val="84"/>
                <w:sz w:val="20"/>
                <w:szCs w:val="20"/>
              </w:rPr>
              <w:t>L’applicazione del criterio dell’offerta economicamente più vantaggiosa, può lasciare ampi elementi di discrezionalità di valutazione dei progetti tecnici.</w:t>
            </w:r>
          </w:p>
        </w:tc>
        <w:tc>
          <w:tcPr>
            <w:tcW w:w="1094" w:type="dxa"/>
            <w:vAlign w:val="center"/>
          </w:tcPr>
          <w:p w:rsidR="00140042" w:rsidRPr="007B61B5" w:rsidRDefault="00140042" w:rsidP="007B61B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52" w:type="dxa"/>
            <w:vAlign w:val="center"/>
          </w:tcPr>
          <w:p w:rsidR="00140042" w:rsidRPr="007B61B5" w:rsidRDefault="00140042" w:rsidP="007B61B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78" w:type="dxa"/>
            <w:shd w:val="clear" w:color="auto" w:fill="DEEAF6"/>
            <w:vAlign w:val="center"/>
          </w:tcPr>
          <w:p w:rsidR="00140042" w:rsidRPr="007B61B5" w:rsidRDefault="00140042" w:rsidP="007B61B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5063" w:type="dxa"/>
          </w:tcPr>
          <w:p w:rsidR="00140042" w:rsidRPr="007B61B5" w:rsidRDefault="00140042" w:rsidP="007B61B5">
            <w:pPr>
              <w:spacing w:after="0" w:line="240" w:lineRule="auto"/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7B61B5">
              <w:rPr>
                <w:rFonts w:ascii="Cambria" w:hAnsi="Cambria" w:cs="Cambria"/>
                <w:sz w:val="18"/>
                <w:szCs w:val="18"/>
              </w:rPr>
              <w:t>L’approvazione di un regolamento per la disciplina dei contratti potrebbe specificare gli ambiti entro i quali possono operare i diversi criteri di valutazione delle offerte.</w:t>
            </w:r>
          </w:p>
        </w:tc>
        <w:tc>
          <w:tcPr>
            <w:tcW w:w="790" w:type="dxa"/>
          </w:tcPr>
          <w:p w:rsidR="00140042" w:rsidRPr="007B61B5" w:rsidRDefault="00140042" w:rsidP="007B61B5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7B61B5">
              <w:rPr>
                <w:rFonts w:ascii="Cambria" w:hAnsi="Cambria" w:cs="Cambria"/>
                <w:b/>
                <w:bCs/>
                <w:sz w:val="18"/>
                <w:szCs w:val="18"/>
              </w:rPr>
              <w:t>Org</w:t>
            </w:r>
          </w:p>
        </w:tc>
      </w:tr>
      <w:tr w:rsidR="00140042" w:rsidRPr="007B61B5">
        <w:trPr>
          <w:tblCellSpacing w:w="20" w:type="dxa"/>
        </w:trPr>
        <w:tc>
          <w:tcPr>
            <w:tcW w:w="2073" w:type="dxa"/>
          </w:tcPr>
          <w:p w:rsidR="00140042" w:rsidRPr="007B61B5" w:rsidRDefault="00140042" w:rsidP="007B61B5">
            <w:pPr>
              <w:spacing w:after="0" w:line="240" w:lineRule="auto"/>
            </w:pPr>
            <w:r w:rsidRPr="007B61B5">
              <w:pict>
                <v:shape id="_x0000_i1028" type="#_x0000_t75" style="width:88.5pt;height:48.75pt">
                  <v:imagedata r:id="rId9" o:title=""/>
                </v:shape>
              </w:pict>
            </w:r>
          </w:p>
        </w:tc>
        <w:tc>
          <w:tcPr>
            <w:tcW w:w="3064" w:type="dxa"/>
          </w:tcPr>
          <w:p w:rsidR="00140042" w:rsidRPr="007B61B5" w:rsidRDefault="00140042" w:rsidP="007B6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7B61B5">
              <w:rPr>
                <w:rFonts w:ascii="Cambria" w:hAnsi="Cambria" w:cs="Cambria"/>
                <w:sz w:val="18"/>
                <w:szCs w:val="18"/>
              </w:rPr>
              <w:t>La composizione della commissione di valutazione delle offerte tecniche può essa stessa essere prodromica del rischio precedente.</w:t>
            </w:r>
          </w:p>
        </w:tc>
        <w:tc>
          <w:tcPr>
            <w:tcW w:w="1094" w:type="dxa"/>
            <w:vAlign w:val="center"/>
          </w:tcPr>
          <w:p w:rsidR="00140042" w:rsidRPr="007B61B5" w:rsidRDefault="00140042" w:rsidP="007B61B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52" w:type="dxa"/>
            <w:vAlign w:val="center"/>
          </w:tcPr>
          <w:p w:rsidR="00140042" w:rsidRPr="007B61B5" w:rsidRDefault="00140042" w:rsidP="007B61B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78" w:type="dxa"/>
            <w:shd w:val="clear" w:color="auto" w:fill="DEEAF6"/>
            <w:vAlign w:val="center"/>
          </w:tcPr>
          <w:p w:rsidR="00140042" w:rsidRPr="007B61B5" w:rsidRDefault="00140042" w:rsidP="007B61B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5063" w:type="dxa"/>
          </w:tcPr>
          <w:p w:rsidR="00140042" w:rsidRPr="007B61B5" w:rsidRDefault="00140042" w:rsidP="007B6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7B61B5">
              <w:rPr>
                <w:rFonts w:ascii="Cambria" w:hAnsi="Cambria" w:cs="Cambria"/>
                <w:sz w:val="18"/>
                <w:szCs w:val="18"/>
              </w:rPr>
              <w:t>Se i commissari sono “esterni” è conveniente che diventi prassi comune la richiesta di designazione da parte degli ordini, con la consuetudine della rotazione.</w:t>
            </w:r>
          </w:p>
          <w:p w:rsidR="00140042" w:rsidRPr="007B61B5" w:rsidRDefault="00140042" w:rsidP="007B6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7B61B5">
              <w:rPr>
                <w:rFonts w:ascii="Cambria" w:hAnsi="Cambria" w:cs="Cambria"/>
                <w:sz w:val="18"/>
                <w:szCs w:val="18"/>
              </w:rPr>
              <w:t xml:space="preserve">Una policy interna può ulteriormente specificare le modalità. </w:t>
            </w:r>
          </w:p>
        </w:tc>
        <w:tc>
          <w:tcPr>
            <w:tcW w:w="790" w:type="dxa"/>
          </w:tcPr>
          <w:p w:rsidR="00140042" w:rsidRPr="007B61B5" w:rsidRDefault="00140042" w:rsidP="007B61B5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7B61B5">
              <w:rPr>
                <w:rFonts w:ascii="Cambria" w:hAnsi="Cambria" w:cs="Cambria"/>
                <w:b/>
                <w:bCs/>
                <w:sz w:val="18"/>
                <w:szCs w:val="18"/>
              </w:rPr>
              <w:t>Org</w:t>
            </w:r>
          </w:p>
        </w:tc>
      </w:tr>
      <w:tr w:rsidR="00140042" w:rsidRPr="007B61B5">
        <w:trPr>
          <w:tblCellSpacing w:w="20" w:type="dxa"/>
        </w:trPr>
        <w:tc>
          <w:tcPr>
            <w:tcW w:w="2073" w:type="dxa"/>
          </w:tcPr>
          <w:p w:rsidR="00140042" w:rsidRPr="007B61B5" w:rsidRDefault="00140042" w:rsidP="007B61B5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7B61B5">
              <w:pict>
                <v:shape id="_x0000_i1029" type="#_x0000_t75" style="width:91.5pt;height:53.25pt">
                  <v:imagedata r:id="rId10" o:title=""/>
                </v:shape>
              </w:pict>
            </w:r>
          </w:p>
        </w:tc>
        <w:tc>
          <w:tcPr>
            <w:tcW w:w="3064" w:type="dxa"/>
          </w:tcPr>
          <w:p w:rsidR="00140042" w:rsidRPr="007B61B5" w:rsidRDefault="00140042" w:rsidP="007B6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7B61B5">
              <w:rPr>
                <w:rFonts w:ascii="Cambria" w:hAnsi="Cambria" w:cs="Cambria"/>
                <w:sz w:val="18"/>
                <w:szCs w:val="18"/>
              </w:rPr>
              <w:t xml:space="preserve">L’individuazione delle imprese da invitare può rappresentare un elemento di selezione </w:t>
            </w:r>
            <w:r w:rsidRPr="007B61B5">
              <w:rPr>
                <w:rFonts w:ascii="Cambria" w:hAnsi="Cambria" w:cs="Cambria"/>
                <w:i/>
                <w:iCs/>
                <w:sz w:val="18"/>
                <w:szCs w:val="18"/>
              </w:rPr>
              <w:t>pilotata</w:t>
            </w:r>
            <w:r w:rsidRPr="007B61B5">
              <w:rPr>
                <w:rFonts w:ascii="Cambria" w:hAnsi="Cambria" w:cs="Cambria"/>
                <w:sz w:val="18"/>
                <w:szCs w:val="18"/>
              </w:rPr>
              <w:t xml:space="preserve"> della platea di riferimento.</w:t>
            </w:r>
          </w:p>
        </w:tc>
        <w:tc>
          <w:tcPr>
            <w:tcW w:w="1094" w:type="dxa"/>
            <w:vAlign w:val="center"/>
          </w:tcPr>
          <w:p w:rsidR="00140042" w:rsidRPr="007B61B5" w:rsidRDefault="00140042" w:rsidP="007B61B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52" w:type="dxa"/>
            <w:vAlign w:val="center"/>
          </w:tcPr>
          <w:p w:rsidR="00140042" w:rsidRPr="007B61B5" w:rsidRDefault="00140042" w:rsidP="007B61B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78" w:type="dxa"/>
            <w:shd w:val="clear" w:color="auto" w:fill="DEEAF6"/>
            <w:vAlign w:val="center"/>
          </w:tcPr>
          <w:p w:rsidR="00140042" w:rsidRPr="007B61B5" w:rsidRDefault="00140042" w:rsidP="007B61B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5063" w:type="dxa"/>
          </w:tcPr>
          <w:p w:rsidR="00140042" w:rsidRPr="007B61B5" w:rsidRDefault="00140042" w:rsidP="007B6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7B61B5">
              <w:rPr>
                <w:rFonts w:ascii="Cambria" w:hAnsi="Cambria" w:cs="Cambria"/>
                <w:sz w:val="18"/>
                <w:szCs w:val="18"/>
              </w:rPr>
              <w:t>L’istituzione dell’elenco degli operatori economici di riferimento.</w:t>
            </w:r>
          </w:p>
          <w:p w:rsidR="00140042" w:rsidRPr="007B61B5" w:rsidRDefault="00140042" w:rsidP="007B6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7B61B5">
              <w:rPr>
                <w:rFonts w:ascii="Cambria" w:hAnsi="Cambria" w:cs="Cambria"/>
                <w:sz w:val="18"/>
                <w:szCs w:val="18"/>
              </w:rPr>
              <w:t>Anche in questo caso e opportuno applicare il criterio della rotazione.</w:t>
            </w:r>
          </w:p>
        </w:tc>
        <w:tc>
          <w:tcPr>
            <w:tcW w:w="790" w:type="dxa"/>
          </w:tcPr>
          <w:p w:rsidR="00140042" w:rsidRPr="007B61B5" w:rsidRDefault="00140042" w:rsidP="007B61B5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7B61B5">
              <w:rPr>
                <w:rFonts w:ascii="Cambria" w:hAnsi="Cambria" w:cs="Cambria"/>
                <w:b/>
                <w:bCs/>
                <w:sz w:val="18"/>
                <w:szCs w:val="18"/>
              </w:rPr>
              <w:t>Org</w:t>
            </w:r>
          </w:p>
        </w:tc>
      </w:tr>
      <w:tr w:rsidR="00140042" w:rsidRPr="007B61B5">
        <w:trPr>
          <w:tblCellSpacing w:w="20" w:type="dxa"/>
        </w:trPr>
        <w:tc>
          <w:tcPr>
            <w:tcW w:w="2073" w:type="dxa"/>
          </w:tcPr>
          <w:p w:rsidR="00140042" w:rsidRPr="007B61B5" w:rsidRDefault="00140042" w:rsidP="007B61B5">
            <w:pPr>
              <w:spacing w:after="0" w:line="240" w:lineRule="auto"/>
            </w:pPr>
          </w:p>
        </w:tc>
        <w:tc>
          <w:tcPr>
            <w:tcW w:w="3064" w:type="dxa"/>
          </w:tcPr>
          <w:p w:rsidR="00140042" w:rsidRPr="007B61B5" w:rsidRDefault="00140042" w:rsidP="007B6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140042" w:rsidRPr="007B61B5" w:rsidRDefault="00140042" w:rsidP="007B61B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140042" w:rsidRPr="007B61B5" w:rsidRDefault="00140042" w:rsidP="007B61B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/>
            <w:vAlign w:val="center"/>
          </w:tcPr>
          <w:p w:rsidR="00140042" w:rsidRPr="007B61B5" w:rsidRDefault="00140042" w:rsidP="007B61B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5063" w:type="dxa"/>
          </w:tcPr>
          <w:p w:rsidR="00140042" w:rsidRPr="007B61B5" w:rsidRDefault="00140042" w:rsidP="007B6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140042" w:rsidRPr="007B61B5" w:rsidRDefault="00140042" w:rsidP="007B61B5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</w:tr>
    </w:tbl>
    <w:p w:rsidR="00140042" w:rsidRDefault="00140042" w:rsidP="00066EC4">
      <w:pPr>
        <w:pStyle w:val="Caption"/>
        <w:keepNext/>
      </w:pPr>
    </w:p>
    <w:tbl>
      <w:tblPr>
        <w:tblpPr w:leftFromText="141" w:rightFromText="141" w:vertAnchor="text" w:horzAnchor="margin" w:tblpY="249"/>
        <w:tblW w:w="5946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A0"/>
      </w:tblPr>
      <w:tblGrid>
        <w:gridCol w:w="1410"/>
        <w:gridCol w:w="4536"/>
      </w:tblGrid>
      <w:tr w:rsidR="00140042" w:rsidRPr="007B61B5">
        <w:trPr>
          <w:tblCellSpacing w:w="20" w:type="dxa"/>
        </w:trPr>
        <w:tc>
          <w:tcPr>
            <w:tcW w:w="1350" w:type="dxa"/>
            <w:shd w:val="clear" w:color="auto" w:fill="D9D9D9"/>
          </w:tcPr>
          <w:p w:rsidR="00140042" w:rsidRPr="007B61B5" w:rsidRDefault="00140042" w:rsidP="007B61B5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7B61B5">
              <w:rPr>
                <w:rFonts w:ascii="Cambria" w:hAnsi="Cambria" w:cs="Cambria"/>
                <w:sz w:val="16"/>
                <w:szCs w:val="16"/>
              </w:rPr>
              <w:t>Sigla</w:t>
            </w:r>
          </w:p>
        </w:tc>
        <w:tc>
          <w:tcPr>
            <w:tcW w:w="4476" w:type="dxa"/>
            <w:shd w:val="clear" w:color="auto" w:fill="D9D9D9"/>
          </w:tcPr>
          <w:p w:rsidR="00140042" w:rsidRPr="007B61B5" w:rsidRDefault="00140042" w:rsidP="007B61B5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7B61B5">
              <w:rPr>
                <w:rFonts w:ascii="Cambria" w:hAnsi="Cambria" w:cs="Cambria"/>
                <w:sz w:val="16"/>
                <w:szCs w:val="16"/>
              </w:rPr>
              <w:t>Tipologia di misura</w:t>
            </w:r>
          </w:p>
        </w:tc>
      </w:tr>
      <w:tr w:rsidR="00140042" w:rsidRPr="007B61B5">
        <w:trPr>
          <w:tblCellSpacing w:w="20" w:type="dxa"/>
        </w:trPr>
        <w:tc>
          <w:tcPr>
            <w:tcW w:w="1350" w:type="dxa"/>
          </w:tcPr>
          <w:p w:rsidR="00140042" w:rsidRPr="007B61B5" w:rsidRDefault="00140042" w:rsidP="007B61B5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7B61B5">
              <w:rPr>
                <w:rFonts w:ascii="Cambria" w:hAnsi="Cambria" w:cs="Cambria"/>
                <w:sz w:val="16"/>
                <w:szCs w:val="16"/>
              </w:rPr>
              <w:t>Obb</w:t>
            </w:r>
          </w:p>
        </w:tc>
        <w:tc>
          <w:tcPr>
            <w:tcW w:w="4476" w:type="dxa"/>
          </w:tcPr>
          <w:p w:rsidR="00140042" w:rsidRPr="007B61B5" w:rsidRDefault="00140042" w:rsidP="007B61B5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7B61B5">
              <w:rPr>
                <w:rFonts w:ascii="Cambria" w:hAnsi="Cambria" w:cs="Cambria"/>
                <w:sz w:val="16"/>
                <w:szCs w:val="16"/>
              </w:rPr>
              <w:t>Misura obbligatoria</w:t>
            </w:r>
          </w:p>
        </w:tc>
      </w:tr>
      <w:tr w:rsidR="00140042" w:rsidRPr="007B61B5">
        <w:trPr>
          <w:tblCellSpacing w:w="20" w:type="dxa"/>
        </w:trPr>
        <w:tc>
          <w:tcPr>
            <w:tcW w:w="1350" w:type="dxa"/>
          </w:tcPr>
          <w:p w:rsidR="00140042" w:rsidRPr="007B61B5" w:rsidRDefault="00140042" w:rsidP="007B61B5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7B61B5">
              <w:rPr>
                <w:rFonts w:ascii="Cambria" w:hAnsi="Cambria" w:cs="Cambria"/>
                <w:sz w:val="16"/>
                <w:szCs w:val="16"/>
              </w:rPr>
              <w:t>Org</w:t>
            </w:r>
          </w:p>
        </w:tc>
        <w:tc>
          <w:tcPr>
            <w:tcW w:w="4476" w:type="dxa"/>
          </w:tcPr>
          <w:p w:rsidR="00140042" w:rsidRPr="007B61B5" w:rsidRDefault="00140042" w:rsidP="007B61B5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7B61B5">
              <w:rPr>
                <w:rFonts w:ascii="Cambria" w:hAnsi="Cambria" w:cs="Cambria"/>
                <w:sz w:val="16"/>
                <w:szCs w:val="16"/>
              </w:rPr>
              <w:t>Misura organizzativa</w:t>
            </w:r>
          </w:p>
        </w:tc>
      </w:tr>
      <w:tr w:rsidR="00140042" w:rsidRPr="007B61B5">
        <w:trPr>
          <w:tblCellSpacing w:w="20" w:type="dxa"/>
        </w:trPr>
        <w:tc>
          <w:tcPr>
            <w:tcW w:w="1350" w:type="dxa"/>
          </w:tcPr>
          <w:p w:rsidR="00140042" w:rsidRPr="007B61B5" w:rsidRDefault="00140042" w:rsidP="007B61B5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7B61B5">
              <w:rPr>
                <w:rFonts w:ascii="Cambria" w:hAnsi="Cambria" w:cs="Cambria"/>
                <w:sz w:val="16"/>
                <w:szCs w:val="16"/>
              </w:rPr>
              <w:t>Com</w:t>
            </w:r>
          </w:p>
        </w:tc>
        <w:tc>
          <w:tcPr>
            <w:tcW w:w="4476" w:type="dxa"/>
          </w:tcPr>
          <w:p w:rsidR="00140042" w:rsidRPr="007B61B5" w:rsidRDefault="00140042" w:rsidP="007B61B5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7B61B5">
              <w:rPr>
                <w:rFonts w:ascii="Cambria" w:hAnsi="Cambria" w:cs="Cambria"/>
                <w:sz w:val="16"/>
                <w:szCs w:val="16"/>
              </w:rPr>
              <w:t>Misura comportamentale</w:t>
            </w:r>
          </w:p>
        </w:tc>
      </w:tr>
      <w:tr w:rsidR="00140042" w:rsidRPr="007B61B5">
        <w:trPr>
          <w:tblCellSpacing w:w="20" w:type="dxa"/>
        </w:trPr>
        <w:tc>
          <w:tcPr>
            <w:tcW w:w="1350" w:type="dxa"/>
          </w:tcPr>
          <w:p w:rsidR="00140042" w:rsidRPr="007B61B5" w:rsidRDefault="00140042" w:rsidP="007B61B5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7B61B5">
              <w:rPr>
                <w:rFonts w:ascii="Cambria" w:hAnsi="Cambria" w:cs="Cambria"/>
                <w:sz w:val="16"/>
                <w:szCs w:val="16"/>
              </w:rPr>
              <w:t>Tra</w:t>
            </w:r>
          </w:p>
        </w:tc>
        <w:tc>
          <w:tcPr>
            <w:tcW w:w="4476" w:type="dxa"/>
          </w:tcPr>
          <w:p w:rsidR="00140042" w:rsidRPr="007B61B5" w:rsidRDefault="00140042" w:rsidP="007B61B5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7B61B5">
              <w:rPr>
                <w:rFonts w:ascii="Cambria" w:hAnsi="Cambria" w:cs="Cambria"/>
                <w:sz w:val="16"/>
                <w:szCs w:val="16"/>
              </w:rPr>
              <w:t>Misura trasversale</w:t>
            </w:r>
          </w:p>
        </w:tc>
      </w:tr>
    </w:tbl>
    <w:p w:rsidR="00140042" w:rsidRDefault="00140042" w:rsidP="00066EC4">
      <w:pPr>
        <w:pStyle w:val="Caption"/>
        <w:keepNext/>
      </w:pPr>
      <w:r>
        <w:t xml:space="preserve">Tabella </w:t>
      </w:r>
      <w:fldSimple w:instr=" SEQ Tabella \* ARABIC ">
        <w:r>
          <w:rPr>
            <w:noProof/>
          </w:rPr>
          <w:t>1</w:t>
        </w:r>
      </w:fldSimple>
      <w:r>
        <w:t xml:space="preserve"> - Legenda</w:t>
      </w:r>
    </w:p>
    <w:p w:rsidR="00140042" w:rsidRDefault="00140042" w:rsidP="00D04852">
      <w:pPr>
        <w:jc w:val="center"/>
      </w:pPr>
    </w:p>
    <w:sectPr w:rsidR="00140042" w:rsidSect="004C6A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1417" w:bottom="993" w:left="1134" w:header="708" w:footer="708" w:gutter="0"/>
      <w:pgBorders w:offsetFrom="page">
        <w:top w:val="single" w:sz="2" w:space="24" w:color="C00000"/>
        <w:left w:val="single" w:sz="2" w:space="24" w:color="C00000"/>
        <w:bottom w:val="single" w:sz="2" w:space="24" w:color="C00000"/>
        <w:right w:val="single" w:sz="2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042" w:rsidRDefault="00140042" w:rsidP="002D347A">
      <w:pPr>
        <w:spacing w:after="0" w:line="240" w:lineRule="auto"/>
      </w:pPr>
      <w:r>
        <w:separator/>
      </w:r>
    </w:p>
  </w:endnote>
  <w:endnote w:type="continuationSeparator" w:id="0">
    <w:p w:rsidR="00140042" w:rsidRDefault="00140042" w:rsidP="002D3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042" w:rsidRDefault="0014004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042" w:rsidRDefault="0014004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042" w:rsidRDefault="001400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042" w:rsidRDefault="00140042" w:rsidP="002D347A">
      <w:pPr>
        <w:spacing w:after="0" w:line="240" w:lineRule="auto"/>
      </w:pPr>
      <w:r>
        <w:separator/>
      </w:r>
    </w:p>
  </w:footnote>
  <w:footnote w:type="continuationSeparator" w:id="0">
    <w:p w:rsidR="00140042" w:rsidRDefault="00140042" w:rsidP="002D3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042" w:rsidRDefault="0014004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042" w:rsidRDefault="00140042">
    <w:pPr>
      <w:pStyle w:val="Header"/>
    </w:pPr>
    <w:r>
      <w:rPr>
        <w:noProof/>
        <w:lang w:eastAsia="it-IT"/>
      </w:rPr>
      <w:pict>
        <v:group id="Gruppo 1" o:spid="_x0000_s2049" style="position:absolute;margin-left:787.2pt;margin-top:119.8pt;width:38.45pt;height:18.7pt;z-index:251660288;mso-position-horizontal-relative:page;mso-position-vertical-relative:page" coordorigin="689,3255" coordsize="769,374" o:allowincell="f">
          <v:shapetype id="_x0000_t202" coordsize="21600,21600" o:spt="202" path="m,l,21600r21600,l21600,xe">
            <v:stroke joinstyle="miter"/>
            <v:path gradientshapeok="t" o:connecttype="rect"/>
          </v:shapetype>
          <v:shape id="Text Box 71" o:spid="_x0000_s2050" type="#_x0000_t202" style="position:absolute;left:689;top:3263;width:769;height:360;visibility:visible;v-text-anchor:middle" filled="f" stroked="f">
            <v:textbox inset="0,0,0,0">
              <w:txbxContent>
                <w:p w:rsidR="00140042" w:rsidRDefault="00140042">
                  <w:pPr>
                    <w:pStyle w:val="Header"/>
                    <w:jc w:val="center"/>
                  </w:pPr>
                  <w:fldSimple w:instr="PAGE    \* MERGEFORMAT">
                    <w:r w:rsidRPr="000435F2">
                      <w:rPr>
                        <w:rStyle w:val="PageNumber"/>
                        <w:b/>
                        <w:bCs/>
                        <w:noProof/>
                        <w:color w:val="7F5F00"/>
                        <w:sz w:val="16"/>
                        <w:szCs w:val="16"/>
                      </w:rPr>
                      <w:t>1</w:t>
                    </w:r>
                  </w:fldSimple>
                </w:p>
              </w:txbxContent>
            </v:textbox>
          </v:shape>
          <v:group id="Group 72" o:spid="_x0000_s2051" style="position:absolute;left:886;top:3255;width:374;height:374" coordorigin="1453,14832" coordsize="374,374">
            <v:oval id="Oval 73" o:spid="_x0000_s2052" style="position:absolute;left:1453;top:14832;width:374;height:374;visibility:visible" filled="f" strokecolor="#84a2c6" strokeweight=".5pt"/>
            <v:oval id="Oval 74" o:spid="_x0000_s2053" style="position:absolute;left:1462;top:14835;width:101;height:101;visibility:visible" fillcolor="#84a2c6" stroked="f"/>
          </v:group>
          <w10:wrap anchorx="margin" anchory="page"/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042" w:rsidRDefault="0014004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283"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4852"/>
    <w:rsid w:val="00033550"/>
    <w:rsid w:val="000435F2"/>
    <w:rsid w:val="0004748F"/>
    <w:rsid w:val="00066EC4"/>
    <w:rsid w:val="000E1682"/>
    <w:rsid w:val="00140042"/>
    <w:rsid w:val="001624AA"/>
    <w:rsid w:val="001C4D0C"/>
    <w:rsid w:val="00233ECD"/>
    <w:rsid w:val="0023474B"/>
    <w:rsid w:val="0029792F"/>
    <w:rsid w:val="002D347A"/>
    <w:rsid w:val="002E5144"/>
    <w:rsid w:val="00317EA9"/>
    <w:rsid w:val="00327D22"/>
    <w:rsid w:val="0034550A"/>
    <w:rsid w:val="00391E18"/>
    <w:rsid w:val="003952FE"/>
    <w:rsid w:val="0042611B"/>
    <w:rsid w:val="00430720"/>
    <w:rsid w:val="00432F5E"/>
    <w:rsid w:val="00471F6D"/>
    <w:rsid w:val="00492012"/>
    <w:rsid w:val="004A02EC"/>
    <w:rsid w:val="004C6A7F"/>
    <w:rsid w:val="004D683A"/>
    <w:rsid w:val="00582B87"/>
    <w:rsid w:val="005843A0"/>
    <w:rsid w:val="005D2A02"/>
    <w:rsid w:val="0063768B"/>
    <w:rsid w:val="00681460"/>
    <w:rsid w:val="006A4E4F"/>
    <w:rsid w:val="006E560E"/>
    <w:rsid w:val="007270FE"/>
    <w:rsid w:val="00793B01"/>
    <w:rsid w:val="007B61B5"/>
    <w:rsid w:val="007B7F56"/>
    <w:rsid w:val="00812221"/>
    <w:rsid w:val="00827132"/>
    <w:rsid w:val="0086248A"/>
    <w:rsid w:val="008677C4"/>
    <w:rsid w:val="008E24C3"/>
    <w:rsid w:val="0097796B"/>
    <w:rsid w:val="009A2FAF"/>
    <w:rsid w:val="009D2DC2"/>
    <w:rsid w:val="009F6951"/>
    <w:rsid w:val="009F7FAD"/>
    <w:rsid w:val="00A47FF5"/>
    <w:rsid w:val="00A67B79"/>
    <w:rsid w:val="00B8582D"/>
    <w:rsid w:val="00BA7F22"/>
    <w:rsid w:val="00BD6C2A"/>
    <w:rsid w:val="00C76124"/>
    <w:rsid w:val="00D00250"/>
    <w:rsid w:val="00D04852"/>
    <w:rsid w:val="00D72584"/>
    <w:rsid w:val="00DC2F33"/>
    <w:rsid w:val="00E260D8"/>
    <w:rsid w:val="00E33020"/>
    <w:rsid w:val="00E7505A"/>
    <w:rsid w:val="00EB10AE"/>
    <w:rsid w:val="00EB6940"/>
    <w:rsid w:val="00F54D3A"/>
    <w:rsid w:val="00F76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semiHidden="0" w:unhideWhenUsed="0" w:qFormat="1"/>
    <w:lsdException w:name="footnote reference" w:unhideWhenUsed="0"/>
    <w:lsdException w:name="line number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852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ile1">
    <w:name w:val="Stile1"/>
    <w:basedOn w:val="TableWeb2"/>
    <w:uiPriority w:val="99"/>
    <w:rsid w:val="00B8582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rsid w:val="00B8582D"/>
    <w:rPr>
      <w:rFonts w:cs="Calibri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rsid w:val="002D347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347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2D347A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7B7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F5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979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792F"/>
  </w:style>
  <w:style w:type="paragraph" w:styleId="Footer">
    <w:name w:val="footer"/>
    <w:basedOn w:val="Normal"/>
    <w:link w:val="FooterChar"/>
    <w:uiPriority w:val="99"/>
    <w:rsid w:val="002979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792F"/>
  </w:style>
  <w:style w:type="table" w:customStyle="1" w:styleId="Stile11">
    <w:name w:val="Stile11"/>
    <w:basedOn w:val="TableWeb2"/>
    <w:uiPriority w:val="99"/>
    <w:rsid w:val="00066EC4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uiPriority w:val="99"/>
    <w:qFormat/>
    <w:rsid w:val="00066EC4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LineNumber">
    <w:name w:val="line number"/>
    <w:basedOn w:val="DefaultParagraphFont"/>
    <w:uiPriority w:val="99"/>
    <w:semiHidden/>
    <w:rsid w:val="00066EC4"/>
  </w:style>
  <w:style w:type="character" w:styleId="PageNumber">
    <w:name w:val="page number"/>
    <w:basedOn w:val="DefaultParagraphFont"/>
    <w:uiPriority w:val="99"/>
    <w:rsid w:val="00066E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190</TotalTime>
  <Pages>2</Pages>
  <Words>254</Words>
  <Characters>1450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Ezio Guerci</dc:creator>
  <cp:keywords/>
  <dc:description/>
  <cp:lastModifiedBy> </cp:lastModifiedBy>
  <cp:revision>15</cp:revision>
  <cp:lastPrinted>2014-01-07T14:33:00Z</cp:lastPrinted>
  <dcterms:created xsi:type="dcterms:W3CDTF">2014-01-17T11:00:00Z</dcterms:created>
  <dcterms:modified xsi:type="dcterms:W3CDTF">2014-01-30T10:29:00Z</dcterms:modified>
</cp:coreProperties>
</file>